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E4" w:rsidRDefault="000C2FE4" w:rsidP="000C2FE4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CRAGGES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0C2FE4" w:rsidRDefault="000C2FE4" w:rsidP="000C2FE4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Walden Stubbs, West Riding of Yorkshire. Husbandman.</w:t>
      </w:r>
    </w:p>
    <w:p w:rsidR="000C2FE4" w:rsidRDefault="000C2FE4" w:rsidP="000C2FE4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0C2FE4" w:rsidRDefault="000C2FE4" w:rsidP="000C2FE4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0C2FE4" w:rsidRDefault="000C2FE4" w:rsidP="000C2FE4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>Thomas Ashby(q.v.) brought a plaint of trespass and taking against him</w:t>
      </w:r>
    </w:p>
    <w:p w:rsidR="000C2FE4" w:rsidRDefault="000C2FE4" w:rsidP="000C2FE4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and Robert </w:t>
      </w:r>
      <w:proofErr w:type="spellStart"/>
      <w:r>
        <w:rPr>
          <w:rStyle w:val="Hyperlink"/>
          <w:color w:val="auto"/>
          <w:u w:val="none"/>
        </w:rPr>
        <w:t>Cragges</w:t>
      </w:r>
      <w:proofErr w:type="spellEnd"/>
      <w:r>
        <w:rPr>
          <w:rStyle w:val="Hyperlink"/>
          <w:color w:val="auto"/>
          <w:u w:val="none"/>
        </w:rPr>
        <w:t xml:space="preserve"> of Walden Stubbs(q.v.).</w:t>
      </w:r>
    </w:p>
    <w:p w:rsidR="000C2FE4" w:rsidRDefault="000C2FE4" w:rsidP="000C2FE4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0C2FE4" w:rsidRDefault="000C2FE4" w:rsidP="000C2FE4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0C2FE4" w:rsidRDefault="000C2FE4" w:rsidP="000C2FE4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0C2FE4" w:rsidRDefault="000C2FE4" w:rsidP="000C2FE4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 January 2017</w:t>
      </w:r>
    </w:p>
    <w:p w:rsidR="006B2F86" w:rsidRPr="00E71FC3" w:rsidRDefault="000C2FE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FE4" w:rsidRDefault="000C2FE4" w:rsidP="00E71FC3">
      <w:pPr>
        <w:spacing w:after="0" w:line="240" w:lineRule="auto"/>
      </w:pPr>
      <w:r>
        <w:separator/>
      </w:r>
    </w:p>
  </w:endnote>
  <w:endnote w:type="continuationSeparator" w:id="0">
    <w:p w:rsidR="000C2FE4" w:rsidRDefault="000C2F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FE4" w:rsidRDefault="000C2FE4" w:rsidP="00E71FC3">
      <w:pPr>
        <w:spacing w:after="0" w:line="240" w:lineRule="auto"/>
      </w:pPr>
      <w:r>
        <w:separator/>
      </w:r>
    </w:p>
  </w:footnote>
  <w:footnote w:type="continuationSeparator" w:id="0">
    <w:p w:rsidR="000C2FE4" w:rsidRDefault="000C2F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FE4"/>
    <w:rsid w:val="000C2FE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FA7A37-3B36-42A3-B2B1-948C1F9A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C2F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2017-01-06T20:34:00Z</dcterms:created>
  <dcterms:modified xsi:type="dcterms:W3CDTF">2017-01-06T20:34:00Z</dcterms:modified>
</cp:coreProperties>
</file>